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F98" w:rsidRDefault="003C2F98" w:rsidP="002B1E44">
      <w:pPr>
        <w:shd w:val="clear" w:color="auto" w:fill="FFFFFF"/>
        <w:tabs>
          <w:tab w:val="left" w:pos="851"/>
        </w:tabs>
        <w:spacing w:after="0" w:line="240" w:lineRule="auto"/>
        <w:ind w:firstLineChars="200" w:firstLine="440"/>
        <w:jc w:val="center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                                                                           Приложение 4</w:t>
      </w:r>
    </w:p>
    <w:p w:rsidR="003C2F98" w:rsidRDefault="003C2F98" w:rsidP="00093C59">
      <w:pPr>
        <w:tabs>
          <w:tab w:val="left" w:pos="6511"/>
          <w:tab w:val="left" w:pos="7526"/>
          <w:tab w:val="right" w:pos="10075"/>
        </w:tabs>
        <w:ind w:right="-720"/>
        <w:jc w:val="center"/>
        <w:rPr>
          <w:rFonts w:ascii="Times New Roman" w:hAnsi="Times New Roman"/>
          <w:caps/>
        </w:rPr>
      </w:pPr>
      <w:r w:rsidRPr="002B1E44">
        <w:rPr>
          <w:rFonts w:ascii="Times New Roman" w:hAnsi="Times New Roman"/>
          <w:caps/>
        </w:rPr>
        <w:t>состав Жюри муниципального этапа</w:t>
      </w:r>
    </w:p>
    <w:p w:rsidR="003C2F98" w:rsidRPr="002B1E44" w:rsidRDefault="003C2F98" w:rsidP="00093C59">
      <w:pPr>
        <w:tabs>
          <w:tab w:val="left" w:pos="6511"/>
          <w:tab w:val="left" w:pos="7526"/>
          <w:tab w:val="right" w:pos="10075"/>
        </w:tabs>
        <w:ind w:right="-720"/>
        <w:jc w:val="center"/>
        <w:rPr>
          <w:rFonts w:ascii="Times New Roman" w:hAnsi="Times New Roman"/>
          <w:caps/>
        </w:rPr>
      </w:pPr>
      <w:r w:rsidRPr="002B1E44">
        <w:rPr>
          <w:rFonts w:ascii="Times New Roman" w:hAnsi="Times New Roman"/>
          <w:caps/>
        </w:rPr>
        <w:t xml:space="preserve"> всероссийской олимпиады школьников</w:t>
      </w:r>
    </w:p>
    <w:tbl>
      <w:tblPr>
        <w:tblW w:w="1080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  <w:gridCol w:w="5220"/>
      </w:tblGrid>
      <w:tr w:rsidR="003C2F98" w:rsidRPr="002B1E44" w:rsidTr="002B1E44">
        <w:trPr>
          <w:trHeight w:val="2784"/>
        </w:trPr>
        <w:tc>
          <w:tcPr>
            <w:tcW w:w="5580" w:type="dxa"/>
          </w:tcPr>
          <w:p w:rsidR="003C2F98" w:rsidRPr="002B1E44" w:rsidRDefault="003C2F98" w:rsidP="00150749">
            <w:pPr>
              <w:pStyle w:val="Heading7"/>
              <w:spacing w:line="240" w:lineRule="auto"/>
              <w:ind w:left="180" w:right="162"/>
              <w:rPr>
                <w:rFonts w:ascii="Times New Roman" w:hAnsi="Times New Roman"/>
                <w:b/>
                <w:color w:val="auto"/>
              </w:rPr>
            </w:pPr>
            <w:r w:rsidRPr="002B1E44">
              <w:rPr>
                <w:rFonts w:ascii="Times New Roman" w:hAnsi="Times New Roman"/>
              </w:rPr>
              <w:t xml:space="preserve"> </w:t>
            </w:r>
            <w:r w:rsidRPr="002B1E44">
              <w:rPr>
                <w:rFonts w:ascii="Times New Roman" w:hAnsi="Times New Roman"/>
                <w:b/>
                <w:color w:val="auto"/>
              </w:rPr>
              <w:t>Математической олимпиады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Курмаева Н.В. –  Лицей №1- председатель жюри</w:t>
            </w:r>
          </w:p>
          <w:p w:rsidR="003C2F98" w:rsidRPr="002B1E44" w:rsidRDefault="003C2F98" w:rsidP="00150749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Королева Г.Н. – ЧСОШ №2</w:t>
            </w:r>
          </w:p>
          <w:p w:rsidR="003C2F98" w:rsidRPr="002B1E44" w:rsidRDefault="003C2F98" w:rsidP="00150749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Сыркина Т.Е – КСОШ №3</w:t>
            </w:r>
          </w:p>
          <w:p w:rsidR="003C2F98" w:rsidRPr="002B1E44" w:rsidRDefault="003C2F98" w:rsidP="00150749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Гусева О.Н.. – КСОШ №2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Люлёва О.В. -      Лицей №1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Крючкова Л.Н. – КСОШ №2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Назимкина  Т.А. – КСОШ № 1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Жадаева О.В.. – КСОШ №1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Базина О.В. –КСОШ №2</w:t>
            </w:r>
          </w:p>
        </w:tc>
        <w:tc>
          <w:tcPr>
            <w:tcW w:w="5220" w:type="dxa"/>
          </w:tcPr>
          <w:p w:rsidR="003C2F98" w:rsidRPr="002B1E44" w:rsidRDefault="003C2F98" w:rsidP="00150749">
            <w:pPr>
              <w:pStyle w:val="Heading7"/>
              <w:spacing w:line="240" w:lineRule="auto"/>
              <w:ind w:left="180"/>
              <w:rPr>
                <w:rFonts w:ascii="Times New Roman" w:hAnsi="Times New Roman"/>
                <w:b/>
                <w:color w:val="auto"/>
              </w:rPr>
            </w:pPr>
            <w:r w:rsidRPr="002B1E44">
              <w:rPr>
                <w:rFonts w:ascii="Times New Roman" w:hAnsi="Times New Roman"/>
                <w:b/>
                <w:color w:val="auto"/>
              </w:rPr>
              <w:t>Химической  олимпиады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Курганова Н.С – Киржеманская сош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Горохова Н.П. – КСОШ №2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Худойкина Л.А. – КСОШ №1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Акимова Е.В. – КСОШ №3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Живаева Л.М. – Лицей №1</w:t>
            </w:r>
          </w:p>
        </w:tc>
      </w:tr>
      <w:tr w:rsidR="003C2F98" w:rsidRPr="002B1E44" w:rsidTr="00150749">
        <w:trPr>
          <w:trHeight w:val="2298"/>
        </w:trPr>
        <w:tc>
          <w:tcPr>
            <w:tcW w:w="5580" w:type="dxa"/>
          </w:tcPr>
          <w:p w:rsidR="003C2F98" w:rsidRPr="002B1E44" w:rsidRDefault="003C2F98" w:rsidP="00150749">
            <w:pPr>
              <w:pStyle w:val="Heading7"/>
              <w:spacing w:line="240" w:lineRule="auto"/>
              <w:ind w:left="180" w:right="162"/>
              <w:rPr>
                <w:rFonts w:ascii="Times New Roman" w:hAnsi="Times New Roman"/>
                <w:b/>
                <w:color w:val="auto"/>
              </w:rPr>
            </w:pPr>
            <w:r w:rsidRPr="002B1E44">
              <w:rPr>
                <w:rFonts w:ascii="Times New Roman" w:hAnsi="Times New Roman"/>
                <w:b/>
                <w:color w:val="auto"/>
              </w:rPr>
              <w:t>Олимпиады  по физике, астрономии</w:t>
            </w:r>
          </w:p>
          <w:p w:rsidR="003C2F98" w:rsidRPr="002B1E44" w:rsidRDefault="003C2F98" w:rsidP="00150749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Шилова А.М. – КСОШ №3 – председатель жюри</w:t>
            </w:r>
          </w:p>
          <w:p w:rsidR="003C2F98" w:rsidRPr="002B1E44" w:rsidRDefault="003C2F98" w:rsidP="002B1E44">
            <w:pPr>
              <w:tabs>
                <w:tab w:val="left" w:pos="3060"/>
              </w:tabs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Королева Г.Н. – ЧСОШ №2</w:t>
            </w:r>
          </w:p>
          <w:p w:rsidR="003C2F98" w:rsidRPr="002B1E44" w:rsidRDefault="003C2F98" w:rsidP="002B1E44">
            <w:pPr>
              <w:tabs>
                <w:tab w:val="left" w:pos="3060"/>
              </w:tabs>
              <w:spacing w:after="0" w:line="240" w:lineRule="auto"/>
              <w:ind w:left="180" w:right="162"/>
              <w:rPr>
                <w:rFonts w:ascii="Times New Roman" w:hAnsi="Times New Roman"/>
                <w:b/>
              </w:rPr>
            </w:pPr>
            <w:r w:rsidRPr="002B1E44">
              <w:rPr>
                <w:rFonts w:ascii="Times New Roman" w:hAnsi="Times New Roman"/>
              </w:rPr>
              <w:t>Объедкина Т.П.- Киржеманская СОШ</w:t>
            </w:r>
          </w:p>
          <w:p w:rsidR="003C2F98" w:rsidRPr="002B1E44" w:rsidRDefault="003C2F98" w:rsidP="00150749">
            <w:pPr>
              <w:spacing w:after="0" w:line="240" w:lineRule="auto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 Беговаткина Л.В. – КСОШ №2</w:t>
            </w:r>
          </w:p>
          <w:p w:rsidR="003C2F98" w:rsidRPr="002B1E44" w:rsidRDefault="003C2F98" w:rsidP="00150749">
            <w:pPr>
              <w:spacing w:after="0" w:line="240" w:lineRule="auto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5220" w:type="dxa"/>
          </w:tcPr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  <w:b/>
                <w:bCs/>
                <w:i/>
              </w:rPr>
            </w:pPr>
            <w:r w:rsidRPr="002B1E44">
              <w:rPr>
                <w:rFonts w:ascii="Times New Roman" w:hAnsi="Times New Roman"/>
                <w:b/>
                <w:bCs/>
                <w:i/>
              </w:rPr>
              <w:t>Биологической олимпиады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Курганова Н.С. –   Киржеманская СОШ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Худойкина Л.А. –  КСОШ №1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Дергунова Н.К. –   ЧСОШ №2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Анашкина Л.В. –    КСОШ №3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Граблина Н.М.  –   КСОШ №1- председатель жюри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Поливцева Т.Н. -   КСОШ №2</w:t>
            </w:r>
          </w:p>
        </w:tc>
      </w:tr>
      <w:tr w:rsidR="003C2F98" w:rsidRPr="002B1E44" w:rsidTr="00150749">
        <w:trPr>
          <w:trHeight w:val="1515"/>
        </w:trPr>
        <w:tc>
          <w:tcPr>
            <w:tcW w:w="5580" w:type="dxa"/>
          </w:tcPr>
          <w:p w:rsidR="003C2F98" w:rsidRPr="002B1E44" w:rsidRDefault="003C2F98" w:rsidP="00150749">
            <w:pPr>
              <w:spacing w:after="0" w:line="240" w:lineRule="auto"/>
              <w:ind w:left="180" w:right="162"/>
              <w:rPr>
                <w:rFonts w:ascii="Times New Roman" w:hAnsi="Times New Roman"/>
                <w:b/>
                <w:bCs/>
                <w:i/>
              </w:rPr>
            </w:pPr>
            <w:r w:rsidRPr="002B1E44">
              <w:rPr>
                <w:rFonts w:ascii="Times New Roman" w:hAnsi="Times New Roman"/>
                <w:b/>
                <w:bCs/>
                <w:i/>
              </w:rPr>
              <w:t>Олимпиады по информатике и ИКТ</w:t>
            </w:r>
          </w:p>
          <w:p w:rsidR="003C2F98" w:rsidRPr="002B1E44" w:rsidRDefault="003C2F98" w:rsidP="00150749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Аникина О.В. –  Лицей №1</w:t>
            </w:r>
          </w:p>
          <w:p w:rsidR="003C2F98" w:rsidRPr="002B1E44" w:rsidRDefault="003C2F98" w:rsidP="00150749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Жадаева О.В. –   КСОШ №1</w:t>
            </w:r>
          </w:p>
          <w:p w:rsidR="003C2F98" w:rsidRPr="002B1E44" w:rsidRDefault="003C2F98" w:rsidP="00150749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Огинова  Г.А. – КСОШ №2 – председатель жюри</w:t>
            </w:r>
          </w:p>
          <w:p w:rsidR="003C2F98" w:rsidRPr="002B1E44" w:rsidRDefault="003C2F98" w:rsidP="00150749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Сергеева Ю.С. – КСОШ №3</w:t>
            </w:r>
          </w:p>
          <w:p w:rsidR="003C2F98" w:rsidRPr="002B1E44" w:rsidRDefault="003C2F98" w:rsidP="00150749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</w:p>
          <w:p w:rsidR="003C2F98" w:rsidRPr="002B1E44" w:rsidRDefault="003C2F98" w:rsidP="00150749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</w:p>
        </w:tc>
        <w:tc>
          <w:tcPr>
            <w:tcW w:w="5220" w:type="dxa"/>
          </w:tcPr>
          <w:p w:rsidR="003C2F98" w:rsidRPr="002B1E44" w:rsidRDefault="003C2F98" w:rsidP="00150749">
            <w:pPr>
              <w:tabs>
                <w:tab w:val="left" w:pos="360"/>
              </w:tabs>
              <w:spacing w:after="0" w:line="240" w:lineRule="auto"/>
              <w:ind w:left="180"/>
              <w:rPr>
                <w:rFonts w:ascii="Times New Roman" w:hAnsi="Times New Roman"/>
                <w:i/>
              </w:rPr>
            </w:pPr>
            <w:r w:rsidRPr="002B1E44">
              <w:rPr>
                <w:rFonts w:ascii="Times New Roman" w:hAnsi="Times New Roman"/>
                <w:b/>
                <w:i/>
              </w:rPr>
              <w:t xml:space="preserve">Экологической олимпиады   </w:t>
            </w:r>
          </w:p>
          <w:p w:rsidR="003C2F98" w:rsidRPr="002B1E44" w:rsidRDefault="003C2F98" w:rsidP="00150749">
            <w:pPr>
              <w:tabs>
                <w:tab w:val="left" w:pos="-180"/>
                <w:tab w:val="left" w:pos="360"/>
                <w:tab w:val="left" w:pos="4500"/>
                <w:tab w:val="left" w:pos="4680"/>
              </w:tabs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Худойкина Л.А.- КСОШ №1 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Поливцева Т.Н. –   КСОШ №2 – председатель жюри</w:t>
            </w:r>
          </w:p>
          <w:p w:rsidR="003C2F98" w:rsidRPr="002B1E44" w:rsidRDefault="003C2F98" w:rsidP="00150749">
            <w:pPr>
              <w:tabs>
                <w:tab w:val="left" w:pos="-360"/>
                <w:tab w:val="left" w:pos="180"/>
                <w:tab w:val="left" w:pos="4500"/>
                <w:tab w:val="left" w:pos="4680"/>
              </w:tabs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Живаева Л.М. – Лицей №1</w:t>
            </w:r>
          </w:p>
        </w:tc>
      </w:tr>
      <w:tr w:rsidR="003C2F98" w:rsidRPr="002B1E44" w:rsidTr="00150749">
        <w:trPr>
          <w:trHeight w:val="3965"/>
        </w:trPr>
        <w:tc>
          <w:tcPr>
            <w:tcW w:w="5580" w:type="dxa"/>
          </w:tcPr>
          <w:p w:rsidR="003C2F98" w:rsidRPr="002B1E44" w:rsidRDefault="003C2F98" w:rsidP="00150749">
            <w:pPr>
              <w:tabs>
                <w:tab w:val="left" w:pos="-360"/>
              </w:tabs>
              <w:spacing w:after="0" w:line="240" w:lineRule="auto"/>
              <w:ind w:right="252"/>
              <w:rPr>
                <w:rFonts w:ascii="Times New Roman" w:hAnsi="Times New Roman"/>
                <w:b/>
                <w:bCs/>
                <w:i/>
              </w:rPr>
            </w:pPr>
            <w:r w:rsidRPr="002B1E44">
              <w:rPr>
                <w:rFonts w:ascii="Times New Roman" w:hAnsi="Times New Roman"/>
                <w:b/>
              </w:rPr>
              <w:t xml:space="preserve">  </w:t>
            </w:r>
            <w:r w:rsidRPr="002B1E44">
              <w:rPr>
                <w:rFonts w:ascii="Times New Roman" w:hAnsi="Times New Roman"/>
                <w:b/>
                <w:bCs/>
                <w:i/>
              </w:rPr>
              <w:t xml:space="preserve">Олимпиады по русскому языку </w:t>
            </w:r>
          </w:p>
          <w:p w:rsidR="003C2F98" w:rsidRPr="002B1E44" w:rsidRDefault="003C2F98" w:rsidP="00150749">
            <w:pPr>
              <w:tabs>
                <w:tab w:val="left" w:pos="-36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Карпова Л.В. – КСОШ №2                </w:t>
            </w:r>
          </w:p>
          <w:p w:rsidR="003C2F98" w:rsidRPr="002B1E44" w:rsidRDefault="003C2F98" w:rsidP="00150749">
            <w:pPr>
              <w:tabs>
                <w:tab w:val="left" w:pos="-36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Школьникова О.Н. – КСОШ №1  </w:t>
            </w:r>
          </w:p>
          <w:p w:rsidR="003C2F98" w:rsidRPr="002B1E44" w:rsidRDefault="003C2F98" w:rsidP="00150749">
            <w:pPr>
              <w:tabs>
                <w:tab w:val="left" w:pos="-36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Кудрявкина Л.А. – Киржеманская  СОШ                    </w:t>
            </w:r>
          </w:p>
          <w:p w:rsidR="003C2F98" w:rsidRPr="002B1E44" w:rsidRDefault="003C2F98" w:rsidP="00150749">
            <w:pPr>
              <w:tabs>
                <w:tab w:val="left" w:pos="-36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Федоськина С.В. – ЧСОШ №2</w:t>
            </w:r>
          </w:p>
          <w:p w:rsidR="003C2F98" w:rsidRPr="002B1E44" w:rsidRDefault="003C2F98" w:rsidP="00150749">
            <w:pPr>
              <w:tabs>
                <w:tab w:val="left" w:pos="-180"/>
                <w:tab w:val="left" w:pos="360"/>
                <w:tab w:val="left" w:pos="4500"/>
                <w:tab w:val="left" w:pos="468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Эрзяйкина С.А. – КСОШ №3 – председатель жюри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Заварыкина Г.Ю. - Лицей №1</w:t>
            </w:r>
          </w:p>
          <w:p w:rsidR="003C2F98" w:rsidRPr="002B1E44" w:rsidRDefault="003C2F98" w:rsidP="00150749">
            <w:pPr>
              <w:tabs>
                <w:tab w:val="left" w:pos="-180"/>
                <w:tab w:val="left" w:pos="360"/>
                <w:tab w:val="left" w:pos="4500"/>
                <w:tab w:val="left" w:pos="468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Чудайкина Н.В. – КСОШ №2</w:t>
            </w:r>
          </w:p>
          <w:p w:rsidR="003C2F98" w:rsidRPr="002B1E44" w:rsidRDefault="003C2F98" w:rsidP="00150749">
            <w:pPr>
              <w:tabs>
                <w:tab w:val="left" w:pos="-180"/>
                <w:tab w:val="left" w:pos="360"/>
                <w:tab w:val="left" w:pos="4500"/>
                <w:tab w:val="left" w:pos="468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Печказова С.П.. – Лицей №1</w:t>
            </w:r>
          </w:p>
          <w:p w:rsidR="003C2F98" w:rsidRPr="002B1E44" w:rsidRDefault="003C2F98" w:rsidP="00150749">
            <w:pPr>
              <w:tabs>
                <w:tab w:val="left" w:pos="-180"/>
                <w:tab w:val="left" w:pos="360"/>
                <w:tab w:val="left" w:pos="4500"/>
                <w:tab w:val="left" w:pos="468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Волгина Т.В. – Лицей №1</w:t>
            </w:r>
          </w:p>
          <w:p w:rsidR="003C2F98" w:rsidRPr="002B1E44" w:rsidRDefault="003C2F98" w:rsidP="00150749">
            <w:pPr>
              <w:tabs>
                <w:tab w:val="left" w:pos="-180"/>
                <w:tab w:val="left" w:pos="360"/>
                <w:tab w:val="left" w:pos="4500"/>
                <w:tab w:val="left" w:pos="468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Ныркова С.Ф. – КСОШ №2</w:t>
            </w:r>
          </w:p>
          <w:p w:rsidR="003C2F98" w:rsidRPr="002B1E44" w:rsidRDefault="003C2F98" w:rsidP="00150749">
            <w:pPr>
              <w:tabs>
                <w:tab w:val="left" w:pos="-180"/>
                <w:tab w:val="left" w:pos="360"/>
                <w:tab w:val="left" w:pos="4500"/>
                <w:tab w:val="left" w:pos="468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Преснякова И.Н – ЧСОШ №2</w:t>
            </w:r>
          </w:p>
          <w:p w:rsidR="003C2F98" w:rsidRPr="002B1E44" w:rsidRDefault="003C2F98" w:rsidP="00150749">
            <w:pPr>
              <w:tabs>
                <w:tab w:val="left" w:pos="-180"/>
                <w:tab w:val="left" w:pos="360"/>
                <w:tab w:val="left" w:pos="4500"/>
                <w:tab w:val="left" w:pos="468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</w:p>
        </w:tc>
        <w:tc>
          <w:tcPr>
            <w:tcW w:w="5220" w:type="dxa"/>
          </w:tcPr>
          <w:p w:rsidR="003C2F98" w:rsidRPr="002B1E44" w:rsidRDefault="003C2F98" w:rsidP="00150749">
            <w:pPr>
              <w:tabs>
                <w:tab w:val="left" w:pos="180"/>
              </w:tabs>
              <w:spacing w:after="0" w:line="240" w:lineRule="auto"/>
              <w:ind w:left="180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2B1E44">
              <w:rPr>
                <w:rFonts w:ascii="Times New Roman" w:hAnsi="Times New Roman"/>
                <w:b/>
                <w:bCs/>
                <w:i/>
              </w:rPr>
              <w:t>Олимпиады по литературе</w:t>
            </w:r>
          </w:p>
          <w:p w:rsidR="003C2F98" w:rsidRPr="002B1E44" w:rsidRDefault="003C2F98" w:rsidP="00150749">
            <w:pPr>
              <w:pStyle w:val="Heading8"/>
              <w:tabs>
                <w:tab w:val="left" w:pos="180"/>
              </w:tabs>
              <w:spacing w:line="240" w:lineRule="auto"/>
              <w:ind w:left="18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B1E44">
              <w:rPr>
                <w:rFonts w:ascii="Times New Roman" w:hAnsi="Times New Roman"/>
                <w:color w:val="auto"/>
                <w:sz w:val="22"/>
                <w:szCs w:val="22"/>
              </w:rPr>
              <w:t>Ковайкина Е.Ю. –   КСОШ №3</w:t>
            </w:r>
          </w:p>
          <w:p w:rsidR="003C2F98" w:rsidRPr="002B1E44" w:rsidRDefault="003C2F98" w:rsidP="00150749">
            <w:pPr>
              <w:tabs>
                <w:tab w:val="left" w:pos="-180"/>
              </w:tabs>
              <w:spacing w:after="0" w:line="240" w:lineRule="auto"/>
              <w:ind w:left="180" w:right="-1210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Преснякова И.Н. – ЧСОШ №2</w:t>
            </w:r>
          </w:p>
          <w:p w:rsidR="003C2F98" w:rsidRPr="002B1E44" w:rsidRDefault="003C2F98" w:rsidP="00150749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Заварыкина Е.Ю. -  Лицей №1 </w:t>
            </w:r>
          </w:p>
          <w:p w:rsidR="003C2F98" w:rsidRPr="002B1E44" w:rsidRDefault="003C2F98" w:rsidP="00150749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Печказова С.П. – Лицей №1- председатель жюри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Школьникова О.Н. - КСОШ №1</w:t>
            </w:r>
          </w:p>
          <w:p w:rsidR="003C2F98" w:rsidRPr="002B1E44" w:rsidRDefault="003C2F98" w:rsidP="00150749">
            <w:pPr>
              <w:tabs>
                <w:tab w:val="left" w:pos="-180"/>
              </w:tabs>
              <w:spacing w:after="0" w:line="240" w:lineRule="auto"/>
              <w:ind w:left="180" w:right="-1210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Ныркова С.Ф. – КСОШ №2</w:t>
            </w:r>
          </w:p>
          <w:p w:rsidR="003C2F98" w:rsidRPr="002B1E44" w:rsidRDefault="003C2F98" w:rsidP="00150749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Карпова Л.В. – КСОШ №2</w:t>
            </w:r>
          </w:p>
          <w:p w:rsidR="003C2F98" w:rsidRPr="002B1E44" w:rsidRDefault="003C2F98" w:rsidP="00150749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Сизова М.А. – КСОШ №2</w:t>
            </w:r>
          </w:p>
          <w:p w:rsidR="003C2F98" w:rsidRPr="002B1E44" w:rsidRDefault="003C2F98" w:rsidP="00150749">
            <w:pPr>
              <w:spacing w:after="0" w:line="240" w:lineRule="auto"/>
              <w:ind w:right="-720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 Асанова Н.А – КСОШ №1</w:t>
            </w:r>
          </w:p>
          <w:p w:rsidR="003C2F98" w:rsidRPr="002B1E44" w:rsidRDefault="003C2F98" w:rsidP="00150749">
            <w:pPr>
              <w:spacing w:after="0" w:line="240" w:lineRule="auto"/>
              <w:ind w:right="-720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 Эрзяйкина С.А. – КСОШ №3</w:t>
            </w:r>
          </w:p>
          <w:p w:rsidR="003C2F98" w:rsidRPr="002B1E44" w:rsidRDefault="003C2F98" w:rsidP="00150749">
            <w:pPr>
              <w:spacing w:after="0" w:line="240" w:lineRule="auto"/>
              <w:ind w:right="-720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 Федоськина С.В. – ЧСОШ №2</w:t>
            </w:r>
          </w:p>
        </w:tc>
      </w:tr>
      <w:tr w:rsidR="003C2F98" w:rsidRPr="002B1E44" w:rsidTr="00150749">
        <w:tc>
          <w:tcPr>
            <w:tcW w:w="5580" w:type="dxa"/>
          </w:tcPr>
          <w:p w:rsidR="003C2F98" w:rsidRPr="002B1E44" w:rsidRDefault="003C2F98" w:rsidP="002B1E44">
            <w:pPr>
              <w:spacing w:after="0" w:line="240" w:lineRule="auto"/>
              <w:ind w:left="252" w:right="252"/>
              <w:rPr>
                <w:rFonts w:ascii="Times New Roman" w:hAnsi="Times New Roman"/>
                <w:i/>
              </w:rPr>
            </w:pPr>
            <w:r w:rsidRPr="002B1E44">
              <w:rPr>
                <w:rFonts w:ascii="Times New Roman" w:hAnsi="Times New Roman"/>
                <w:b/>
                <w:i/>
              </w:rPr>
              <w:t xml:space="preserve">Олимпиады по физической  культуре    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Сатункина В.П. – Лицей №1 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Дугушкин М.Н.-  КСОШ №3 – председатель жюри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Борисова Т.В.-     КСОШ №2</w:t>
            </w:r>
          </w:p>
          <w:p w:rsidR="003C2F98" w:rsidRPr="002B1E44" w:rsidRDefault="003C2F98" w:rsidP="00150749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Ковырева Н.И. – ДЮСШ п.Чамзинка</w:t>
            </w:r>
          </w:p>
          <w:p w:rsidR="003C2F98" w:rsidRPr="002B1E44" w:rsidRDefault="003C2F98" w:rsidP="00150749">
            <w:pPr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   Миркискина М.И. – ДЮСШ п.Чамзинка</w:t>
            </w:r>
          </w:p>
          <w:p w:rsidR="003C2F98" w:rsidRPr="002B1E44" w:rsidRDefault="003C2F98" w:rsidP="00150749">
            <w:pPr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   Даканова Т.В. – КСОШ №1</w:t>
            </w:r>
          </w:p>
          <w:p w:rsidR="003C2F98" w:rsidRPr="002B1E44" w:rsidRDefault="003C2F98" w:rsidP="00150749">
            <w:pPr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   Кармилицын А.Е. – ДЮСШ п.Чамзинка</w:t>
            </w:r>
          </w:p>
        </w:tc>
        <w:tc>
          <w:tcPr>
            <w:tcW w:w="5220" w:type="dxa"/>
          </w:tcPr>
          <w:p w:rsidR="003C2F98" w:rsidRPr="002B1E44" w:rsidRDefault="003C2F98" w:rsidP="0015074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2B1E44">
              <w:rPr>
                <w:rFonts w:ascii="Times New Roman" w:hAnsi="Times New Roman"/>
                <w:b/>
              </w:rPr>
              <w:t xml:space="preserve">  </w:t>
            </w:r>
            <w:r w:rsidRPr="002B1E44">
              <w:rPr>
                <w:rFonts w:ascii="Times New Roman" w:hAnsi="Times New Roman"/>
                <w:b/>
                <w:i/>
              </w:rPr>
              <w:t>Олимпиады по ОБЖ</w:t>
            </w:r>
          </w:p>
          <w:p w:rsidR="003C2F98" w:rsidRPr="002B1E44" w:rsidRDefault="003C2F98" w:rsidP="00150749">
            <w:pPr>
              <w:spacing w:after="0" w:line="240" w:lineRule="auto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Белов С.А.- КСОШ №2 – председатель жюри</w:t>
            </w:r>
          </w:p>
          <w:p w:rsidR="003C2F98" w:rsidRPr="002B1E44" w:rsidRDefault="003C2F98" w:rsidP="00150749">
            <w:pPr>
              <w:spacing w:after="0" w:line="240" w:lineRule="auto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Павлинов Е.Ю. –  Лицей №1</w:t>
            </w:r>
          </w:p>
          <w:p w:rsidR="003C2F98" w:rsidRPr="002B1E44" w:rsidRDefault="003C2F98" w:rsidP="00150749">
            <w:pPr>
              <w:spacing w:after="0" w:line="240" w:lineRule="auto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Климов В.П. – КСОШ №3</w:t>
            </w:r>
          </w:p>
          <w:p w:rsidR="003C2F98" w:rsidRPr="002B1E44" w:rsidRDefault="003C2F98" w:rsidP="00150749">
            <w:pPr>
              <w:spacing w:after="0" w:line="240" w:lineRule="auto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Сайфетдинов Р.М. – КСОШ №1  </w:t>
            </w:r>
          </w:p>
          <w:p w:rsidR="003C2F98" w:rsidRPr="002B1E44" w:rsidRDefault="003C2F98" w:rsidP="00150749">
            <w:pPr>
              <w:spacing w:after="0" w:line="240" w:lineRule="auto"/>
              <w:ind w:right="-72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</w:t>
            </w:r>
          </w:p>
        </w:tc>
      </w:tr>
      <w:tr w:rsidR="003C2F98" w:rsidRPr="002B1E44" w:rsidTr="00150749">
        <w:trPr>
          <w:trHeight w:val="2801"/>
        </w:trPr>
        <w:tc>
          <w:tcPr>
            <w:tcW w:w="5580" w:type="dxa"/>
          </w:tcPr>
          <w:p w:rsidR="003C2F98" w:rsidRPr="002B1E44" w:rsidRDefault="003C2F98" w:rsidP="00150749">
            <w:pPr>
              <w:pStyle w:val="Heading7"/>
              <w:tabs>
                <w:tab w:val="left" w:pos="180"/>
              </w:tabs>
              <w:spacing w:line="240" w:lineRule="auto"/>
              <w:ind w:left="252"/>
              <w:rPr>
                <w:rFonts w:ascii="Times New Roman" w:hAnsi="Times New Roman"/>
                <w:b/>
                <w:color w:val="auto"/>
              </w:rPr>
            </w:pPr>
            <w:r w:rsidRPr="002B1E44">
              <w:rPr>
                <w:rFonts w:ascii="Times New Roman" w:hAnsi="Times New Roman"/>
                <w:b/>
                <w:color w:val="auto"/>
              </w:rPr>
              <w:t>Олимпиады по географии,                                         экономике</w:t>
            </w:r>
          </w:p>
          <w:p w:rsidR="003C2F98" w:rsidRPr="002B1E44" w:rsidRDefault="003C2F98" w:rsidP="00150749">
            <w:pPr>
              <w:tabs>
                <w:tab w:val="left" w:pos="-180"/>
              </w:tabs>
              <w:spacing w:after="0" w:line="240" w:lineRule="auto"/>
              <w:ind w:left="-36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            Виряскина Л.Н.- КСОШ №1 –председатель жюри</w:t>
            </w:r>
          </w:p>
          <w:p w:rsidR="003C2F98" w:rsidRPr="002B1E44" w:rsidRDefault="003C2F98" w:rsidP="00150749">
            <w:pPr>
              <w:tabs>
                <w:tab w:val="left" w:pos="-180"/>
              </w:tabs>
              <w:spacing w:after="0" w:line="240" w:lineRule="auto"/>
              <w:ind w:left="-36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  <w:bCs/>
              </w:rPr>
              <w:t xml:space="preserve">              </w:t>
            </w:r>
            <w:r w:rsidRPr="002B1E44">
              <w:rPr>
                <w:rFonts w:ascii="Times New Roman" w:hAnsi="Times New Roman"/>
              </w:rPr>
              <w:t>Сергеева Л.М. – КСОШ №3</w:t>
            </w:r>
          </w:p>
          <w:p w:rsidR="003C2F98" w:rsidRPr="002B1E44" w:rsidRDefault="003C2F98" w:rsidP="00150749">
            <w:pPr>
              <w:tabs>
                <w:tab w:val="left" w:pos="360"/>
              </w:tabs>
              <w:spacing w:after="0" w:line="240" w:lineRule="auto"/>
              <w:ind w:left="-360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              Арапова Л.И.  -  КСОШ №2</w:t>
            </w:r>
          </w:p>
          <w:p w:rsidR="003C2F98" w:rsidRPr="002B1E44" w:rsidRDefault="003C2F98" w:rsidP="00150749">
            <w:pPr>
              <w:tabs>
                <w:tab w:val="left" w:pos="360"/>
              </w:tabs>
              <w:spacing w:after="0" w:line="240" w:lineRule="auto"/>
              <w:ind w:left="-360" w:firstLine="708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Шумилкина Н.В. – Лицей №1</w:t>
            </w:r>
          </w:p>
          <w:p w:rsidR="003C2F98" w:rsidRPr="002B1E44" w:rsidRDefault="003C2F98" w:rsidP="00150749">
            <w:pPr>
              <w:tabs>
                <w:tab w:val="left" w:pos="360"/>
              </w:tabs>
              <w:spacing w:after="0" w:line="240" w:lineRule="auto"/>
              <w:ind w:left="-360" w:firstLine="708"/>
              <w:rPr>
                <w:rFonts w:ascii="Times New Roman" w:hAnsi="Times New Roman"/>
              </w:rPr>
            </w:pPr>
          </w:p>
          <w:p w:rsidR="003C2F98" w:rsidRPr="002B1E44" w:rsidRDefault="003C2F98" w:rsidP="00150749">
            <w:pPr>
              <w:tabs>
                <w:tab w:val="left" w:pos="360"/>
              </w:tabs>
              <w:spacing w:after="0" w:line="240" w:lineRule="auto"/>
              <w:ind w:left="-360"/>
              <w:rPr>
                <w:rFonts w:ascii="Times New Roman" w:hAnsi="Times New Roman"/>
              </w:rPr>
            </w:pPr>
          </w:p>
        </w:tc>
        <w:tc>
          <w:tcPr>
            <w:tcW w:w="5220" w:type="dxa"/>
          </w:tcPr>
          <w:p w:rsidR="003C2F98" w:rsidRPr="002B1E44" w:rsidRDefault="003C2F98" w:rsidP="00150749">
            <w:pPr>
              <w:spacing w:after="0" w:line="240" w:lineRule="auto"/>
              <w:ind w:right="-720"/>
              <w:jc w:val="both"/>
              <w:rPr>
                <w:rFonts w:ascii="Times New Roman" w:hAnsi="Times New Roman"/>
                <w:i/>
              </w:rPr>
            </w:pPr>
            <w:r w:rsidRPr="002B1E44">
              <w:rPr>
                <w:rFonts w:ascii="Times New Roman" w:hAnsi="Times New Roman"/>
                <w:b/>
                <w:bCs/>
                <w:i/>
              </w:rPr>
              <w:t>Олимпиады по истории,</w:t>
            </w:r>
            <w:r w:rsidRPr="002B1E44">
              <w:rPr>
                <w:rFonts w:ascii="Times New Roman" w:hAnsi="Times New Roman"/>
                <w:i/>
              </w:rPr>
              <w:t xml:space="preserve"> </w:t>
            </w:r>
          </w:p>
          <w:p w:rsidR="003C2F98" w:rsidRPr="002B1E44" w:rsidRDefault="003C2F98" w:rsidP="00150749">
            <w:pPr>
              <w:spacing w:after="0" w:line="240" w:lineRule="auto"/>
              <w:ind w:right="-720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2B1E44">
              <w:rPr>
                <w:rFonts w:ascii="Times New Roman" w:hAnsi="Times New Roman"/>
                <w:b/>
                <w:bCs/>
                <w:i/>
              </w:rPr>
              <w:t>обществознанию и праву</w:t>
            </w:r>
          </w:p>
          <w:p w:rsidR="003C2F98" w:rsidRPr="002B1E44" w:rsidRDefault="003C2F98" w:rsidP="00150749">
            <w:pPr>
              <w:spacing w:after="0" w:line="240" w:lineRule="auto"/>
              <w:ind w:left="252" w:right="-720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Бокова Е.Б. –        КСОШ №2</w:t>
            </w:r>
          </w:p>
          <w:p w:rsidR="003C2F98" w:rsidRPr="002B1E44" w:rsidRDefault="003C2F98" w:rsidP="00150749">
            <w:pPr>
              <w:spacing w:after="0" w:line="240" w:lineRule="auto"/>
              <w:ind w:left="252" w:right="-720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Логинова Е.В. – КСОШ №3 </w:t>
            </w:r>
          </w:p>
          <w:p w:rsidR="003C2F98" w:rsidRPr="002B1E44" w:rsidRDefault="003C2F98" w:rsidP="00150749">
            <w:pPr>
              <w:spacing w:after="0" w:line="240" w:lineRule="auto"/>
              <w:ind w:left="252" w:right="-720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Труханова Г.А. –  Лицей №1- председатель жюри </w:t>
            </w:r>
          </w:p>
          <w:p w:rsidR="003C2F98" w:rsidRPr="002B1E44" w:rsidRDefault="003C2F98" w:rsidP="00150749">
            <w:pPr>
              <w:spacing w:after="0" w:line="240" w:lineRule="auto"/>
              <w:ind w:left="252" w:right="-720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Спирина Ж.В.    - КСОШ №1</w:t>
            </w:r>
          </w:p>
          <w:p w:rsidR="003C2F98" w:rsidRPr="002B1E44" w:rsidRDefault="003C2F98" w:rsidP="00150749">
            <w:pPr>
              <w:spacing w:after="0" w:line="240" w:lineRule="auto"/>
              <w:ind w:left="252" w:right="-720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Пеляйкина С.В. – ЧСОШ №2</w:t>
            </w:r>
          </w:p>
          <w:p w:rsidR="003C2F98" w:rsidRPr="002B1E44" w:rsidRDefault="003C2F98" w:rsidP="00150749">
            <w:pPr>
              <w:spacing w:after="0" w:line="240" w:lineRule="auto"/>
              <w:ind w:lef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Назимкина И.Е. - Лицей №1</w:t>
            </w:r>
          </w:p>
          <w:p w:rsidR="003C2F98" w:rsidRPr="002B1E44" w:rsidRDefault="003C2F98" w:rsidP="00150749">
            <w:pPr>
              <w:spacing w:after="0" w:line="240" w:lineRule="auto"/>
              <w:ind w:lef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Хуснутдинова С.В. – КСОШ №3</w:t>
            </w:r>
          </w:p>
          <w:p w:rsidR="003C2F98" w:rsidRPr="002B1E44" w:rsidRDefault="003C2F98" w:rsidP="00150749">
            <w:pPr>
              <w:spacing w:after="0" w:line="240" w:lineRule="auto"/>
              <w:ind w:lef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Бурмистрова Н.А. – КСОШ №2</w:t>
            </w:r>
          </w:p>
        </w:tc>
      </w:tr>
      <w:tr w:rsidR="003C2F98" w:rsidRPr="002B1E44" w:rsidTr="00150749">
        <w:tc>
          <w:tcPr>
            <w:tcW w:w="5580" w:type="dxa"/>
          </w:tcPr>
          <w:p w:rsidR="003C2F98" w:rsidRPr="002B1E44" w:rsidRDefault="003C2F98" w:rsidP="00150749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2B1E44">
              <w:rPr>
                <w:rFonts w:ascii="Times New Roman" w:hAnsi="Times New Roman"/>
                <w:b/>
                <w:bCs/>
                <w:i/>
              </w:rPr>
              <w:t>Олимпиады по иностранным языкам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Трубкина М.Т. –    КСОШ №1  - председатель жюри по немецкому языку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Гаврилина Н.А. -   Лицей №1 –председатель жюри по английскому языку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Шманатова С.В. – КСОШ №3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Маршева И.В. –   КСОШ №2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Перова И.П.  -      КСОШ №2  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Левина Н.В. -  Лицей №1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Гришина Г.В. –   КСОШ №1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Мащикова Т.С. – ЧСОШ №2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Куликова Е.Н. – Отрадненская СОШ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Бояркина С.Н.- КСОШ №3</w:t>
            </w:r>
          </w:p>
        </w:tc>
        <w:tc>
          <w:tcPr>
            <w:tcW w:w="5220" w:type="dxa"/>
          </w:tcPr>
          <w:p w:rsidR="003C2F98" w:rsidRDefault="003C2F98" w:rsidP="00150749">
            <w:pPr>
              <w:spacing w:after="0" w:line="240" w:lineRule="auto"/>
              <w:ind w:left="252" w:right="252"/>
              <w:rPr>
                <w:rFonts w:ascii="Times New Roman" w:hAnsi="Times New Roman"/>
                <w:b/>
                <w:i/>
              </w:rPr>
            </w:pPr>
            <w:r w:rsidRPr="002B1E44">
              <w:rPr>
                <w:rFonts w:ascii="Times New Roman" w:hAnsi="Times New Roman"/>
                <w:b/>
                <w:i/>
              </w:rPr>
              <w:t>Олимпиады по технологии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rPr>
                <w:rFonts w:ascii="Times New Roman" w:hAnsi="Times New Roman"/>
                <w:b/>
                <w:i/>
              </w:rPr>
            </w:pPr>
            <w:r w:rsidRPr="002B1E44">
              <w:rPr>
                <w:rFonts w:ascii="Times New Roman" w:hAnsi="Times New Roman"/>
                <w:b/>
                <w:i/>
              </w:rPr>
              <w:t xml:space="preserve"> (обслуживающий труд)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Карпова С.И. – КСОШ №1- председатель жюри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Трошина Л.С. – Лицей №1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Костригина Т.В. – КСОШ №2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rPr>
                <w:rFonts w:ascii="Times New Roman" w:hAnsi="Times New Roman"/>
                <w:b/>
              </w:rPr>
            </w:pPr>
            <w:r w:rsidRPr="002B1E44">
              <w:rPr>
                <w:rFonts w:ascii="Times New Roman" w:hAnsi="Times New Roman"/>
              </w:rPr>
              <w:t>Пиксайкина Е.Н. – КСОШ №3</w:t>
            </w:r>
          </w:p>
        </w:tc>
      </w:tr>
      <w:tr w:rsidR="003C2F98" w:rsidRPr="002B1E44" w:rsidTr="00150749">
        <w:tc>
          <w:tcPr>
            <w:tcW w:w="5580" w:type="dxa"/>
          </w:tcPr>
          <w:p w:rsidR="003C2F98" w:rsidRDefault="003C2F98" w:rsidP="00150749">
            <w:pPr>
              <w:spacing w:after="0" w:line="240" w:lineRule="auto"/>
              <w:ind w:left="252" w:right="252"/>
              <w:rPr>
                <w:rFonts w:ascii="Times New Roman" w:hAnsi="Times New Roman"/>
                <w:b/>
                <w:i/>
              </w:rPr>
            </w:pPr>
            <w:r w:rsidRPr="002B1E44">
              <w:rPr>
                <w:rFonts w:ascii="Times New Roman" w:hAnsi="Times New Roman"/>
                <w:b/>
                <w:i/>
              </w:rPr>
              <w:t xml:space="preserve">Олимпиады по технологии  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rPr>
                <w:rFonts w:ascii="Times New Roman" w:hAnsi="Times New Roman"/>
                <w:b/>
                <w:i/>
              </w:rPr>
            </w:pPr>
            <w:r w:rsidRPr="002B1E44">
              <w:rPr>
                <w:rFonts w:ascii="Times New Roman" w:hAnsi="Times New Roman"/>
                <w:b/>
                <w:i/>
              </w:rPr>
              <w:t>(технический  труд)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 xml:space="preserve">Климов В.П. – КСОШ №3 – председатель жюри 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Белов С.А. – КСОШ №2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Павлинов Е.Ю. – Лицей №1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Сайфетдинов Р.М. – КСОШ №1</w:t>
            </w:r>
            <w:bookmarkStart w:id="0" w:name="_GoBack"/>
            <w:bookmarkEnd w:id="0"/>
          </w:p>
        </w:tc>
        <w:tc>
          <w:tcPr>
            <w:tcW w:w="5220" w:type="dxa"/>
          </w:tcPr>
          <w:p w:rsidR="003C2F98" w:rsidRPr="002B1E44" w:rsidRDefault="003C2F98" w:rsidP="00150749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  <w:b/>
                <w:i/>
              </w:rPr>
            </w:pPr>
            <w:r w:rsidRPr="002B1E44">
              <w:rPr>
                <w:rFonts w:ascii="Times New Roman" w:hAnsi="Times New Roman"/>
                <w:b/>
                <w:i/>
              </w:rPr>
              <w:t>Олимпиада по МХК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Труханова Г.А.- Лицей №1- председатель жюри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Бузинова М.Н. – КСОШ №3</w:t>
            </w:r>
          </w:p>
          <w:p w:rsidR="003C2F98" w:rsidRPr="002B1E44" w:rsidRDefault="003C2F98" w:rsidP="00150749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2B1E44">
              <w:rPr>
                <w:rFonts w:ascii="Times New Roman" w:hAnsi="Times New Roman"/>
              </w:rPr>
              <w:t>Спирина Ж.В. – КСОШ №1</w:t>
            </w:r>
          </w:p>
        </w:tc>
      </w:tr>
    </w:tbl>
    <w:p w:rsidR="003C2F98" w:rsidRPr="002B1E44" w:rsidRDefault="003C2F98" w:rsidP="00093C59">
      <w:pPr>
        <w:rPr>
          <w:rFonts w:ascii="Times New Roman" w:hAnsi="Times New Roman"/>
        </w:rPr>
      </w:pPr>
    </w:p>
    <w:sectPr w:rsidR="003C2F98" w:rsidRPr="002B1E44" w:rsidSect="002B1E44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F98" w:rsidRDefault="003C2F98" w:rsidP="00093C59">
      <w:pPr>
        <w:spacing w:after="0" w:line="240" w:lineRule="auto"/>
      </w:pPr>
      <w:r>
        <w:separator/>
      </w:r>
    </w:p>
  </w:endnote>
  <w:endnote w:type="continuationSeparator" w:id="0">
    <w:p w:rsidR="003C2F98" w:rsidRDefault="003C2F98" w:rsidP="00093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F98" w:rsidRDefault="003C2F98" w:rsidP="00093C59">
      <w:pPr>
        <w:spacing w:after="0" w:line="240" w:lineRule="auto"/>
      </w:pPr>
      <w:r>
        <w:separator/>
      </w:r>
    </w:p>
  </w:footnote>
  <w:footnote w:type="continuationSeparator" w:id="0">
    <w:p w:rsidR="003C2F98" w:rsidRDefault="003C2F98" w:rsidP="00093C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716"/>
    <w:rsid w:val="000102BD"/>
    <w:rsid w:val="00047390"/>
    <w:rsid w:val="00093C59"/>
    <w:rsid w:val="00150749"/>
    <w:rsid w:val="001B4DFF"/>
    <w:rsid w:val="00203A6E"/>
    <w:rsid w:val="002B1E44"/>
    <w:rsid w:val="003C2F98"/>
    <w:rsid w:val="006B5ED9"/>
    <w:rsid w:val="00842C5E"/>
    <w:rsid w:val="008B71EE"/>
    <w:rsid w:val="008F51D0"/>
    <w:rsid w:val="00A35E91"/>
    <w:rsid w:val="00E03210"/>
    <w:rsid w:val="00EF18B1"/>
    <w:rsid w:val="00FD1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C59"/>
    <w:pPr>
      <w:spacing w:after="200" w:line="276" w:lineRule="auto"/>
    </w:pPr>
    <w:rPr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3C59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3C59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93C59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93C59"/>
    <w:rPr>
      <w:rFonts w:ascii="Cambria" w:hAnsi="Cambria" w:cs="Times New Roman"/>
      <w:color w:val="404040"/>
      <w:sz w:val="20"/>
      <w:szCs w:val="20"/>
    </w:rPr>
  </w:style>
  <w:style w:type="table" w:styleId="TableGrid">
    <w:name w:val="Table Grid"/>
    <w:basedOn w:val="TableNormal"/>
    <w:uiPriority w:val="99"/>
    <w:rsid w:val="00093C5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93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93C5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93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93C5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2</Pages>
  <Words>553</Words>
  <Characters>3155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dcterms:created xsi:type="dcterms:W3CDTF">2016-09-15T08:06:00Z</dcterms:created>
  <dcterms:modified xsi:type="dcterms:W3CDTF">2016-11-11T12:54:00Z</dcterms:modified>
</cp:coreProperties>
</file>